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8EC" w:rsidRDefault="00DF48EC" w:rsidP="004E1897">
      <w:pPr>
        <w:jc w:val="right"/>
      </w:pPr>
      <w:r>
        <w:t xml:space="preserve">Приложение 12 </w:t>
      </w:r>
    </w:p>
    <w:p w:rsidR="00DF48EC" w:rsidRDefault="00DF48EC" w:rsidP="004E1897">
      <w:pPr>
        <w:jc w:val="right"/>
      </w:pPr>
    </w:p>
    <w:p w:rsidR="00DF48EC" w:rsidRDefault="00DF48EC" w:rsidP="004E1897">
      <w:pPr>
        <w:jc w:val="right"/>
      </w:pPr>
      <w:r>
        <w:t>к решению Думы</w:t>
      </w:r>
    </w:p>
    <w:p w:rsidR="00DF48EC" w:rsidRDefault="00DF48EC" w:rsidP="004E1897">
      <w:pPr>
        <w:jc w:val="right"/>
      </w:pPr>
      <w:r>
        <w:t>Краснополянского сельского поселения</w:t>
      </w:r>
    </w:p>
    <w:p w:rsidR="00DF48EC" w:rsidRDefault="00DF48EC" w:rsidP="004E1897">
      <w:pPr>
        <w:jc w:val="right"/>
      </w:pPr>
      <w:r>
        <w:t>№ 000  от  00  ноября  2016 года «О бюджете муниципального</w:t>
      </w:r>
    </w:p>
    <w:p w:rsidR="00DF48EC" w:rsidRDefault="00DF48EC" w:rsidP="004E1897">
      <w:pPr>
        <w:jc w:val="right"/>
      </w:pPr>
      <w:r>
        <w:t>образования Краснополянское сельское поселение</w:t>
      </w:r>
    </w:p>
    <w:p w:rsidR="00DF48EC" w:rsidRDefault="00DF48EC" w:rsidP="004E5C00">
      <w:pPr>
        <w:jc w:val="right"/>
      </w:pPr>
      <w:r>
        <w:t>на 2017 год и плановый период 2018 и 2019 годов»</w:t>
      </w:r>
    </w:p>
    <w:p w:rsidR="00DF48EC" w:rsidRDefault="00DF48EC" w:rsidP="004E1897">
      <w:pPr>
        <w:jc w:val="right"/>
      </w:pPr>
    </w:p>
    <w:p w:rsidR="00DF48EC" w:rsidRDefault="00DF48EC" w:rsidP="004E1897">
      <w:pPr>
        <w:spacing w:after="240"/>
        <w:jc w:val="center"/>
        <w:rPr>
          <w:b/>
          <w:bCs/>
        </w:rPr>
      </w:pPr>
      <w:r>
        <w:rPr>
          <w:b/>
          <w:bCs/>
        </w:rPr>
        <w:t>Распределение межбюджетных трансфертов, предоставляемых другим бюджетам, на 2018 и 2019 годы</w:t>
      </w:r>
    </w:p>
    <w:tbl>
      <w:tblPr>
        <w:tblW w:w="94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689"/>
        <w:gridCol w:w="1688"/>
        <w:gridCol w:w="1134"/>
        <w:gridCol w:w="1134"/>
      </w:tblGrid>
      <w:tr w:rsidR="00DF48EC">
        <w:tc>
          <w:tcPr>
            <w:tcW w:w="817" w:type="dxa"/>
            <w:vMerge w:val="restart"/>
          </w:tcPr>
          <w:p w:rsidR="00DF48EC" w:rsidRDefault="00DF48EC" w:rsidP="00F107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Но-мер стро-ки</w:t>
            </w:r>
          </w:p>
        </w:tc>
        <w:tc>
          <w:tcPr>
            <w:tcW w:w="4689" w:type="dxa"/>
            <w:vMerge w:val="restart"/>
          </w:tcPr>
          <w:p w:rsidR="00DF48EC" w:rsidRDefault="00DF48EC" w:rsidP="007431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МБТ, предоставляемые из бюджета сельского поселения в бюджет муниципального района</w:t>
            </w:r>
          </w:p>
        </w:tc>
        <w:tc>
          <w:tcPr>
            <w:tcW w:w="1688" w:type="dxa"/>
            <w:vMerge w:val="restart"/>
          </w:tcPr>
          <w:p w:rsidR="00DF48EC" w:rsidRDefault="00DF48EC" w:rsidP="00F72C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Целевая статья</w:t>
            </w:r>
          </w:p>
        </w:tc>
        <w:tc>
          <w:tcPr>
            <w:tcW w:w="2268" w:type="dxa"/>
            <w:gridSpan w:val="2"/>
          </w:tcPr>
          <w:p w:rsidR="00DF48EC" w:rsidRDefault="00DF48EC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:rsidR="00DF48EC" w:rsidRDefault="00DF48EC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(тыс. руб.)</w:t>
            </w:r>
          </w:p>
        </w:tc>
      </w:tr>
      <w:tr w:rsidR="00DF48EC">
        <w:tc>
          <w:tcPr>
            <w:tcW w:w="817" w:type="dxa"/>
            <w:vMerge/>
          </w:tcPr>
          <w:p w:rsidR="00DF48EC" w:rsidRDefault="00DF48EC">
            <w:pPr>
              <w:jc w:val="center"/>
              <w:rPr>
                <w:b/>
                <w:bCs/>
              </w:rPr>
            </w:pPr>
          </w:p>
        </w:tc>
        <w:tc>
          <w:tcPr>
            <w:tcW w:w="4689" w:type="dxa"/>
            <w:vMerge/>
          </w:tcPr>
          <w:p w:rsidR="00DF48EC" w:rsidRDefault="00DF48EC">
            <w:pPr>
              <w:jc w:val="center"/>
              <w:rPr>
                <w:b/>
                <w:bCs/>
              </w:rPr>
            </w:pPr>
          </w:p>
        </w:tc>
        <w:tc>
          <w:tcPr>
            <w:tcW w:w="1688" w:type="dxa"/>
            <w:vMerge/>
          </w:tcPr>
          <w:p w:rsidR="00DF48EC" w:rsidRDefault="00DF48EC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DF48EC" w:rsidRDefault="00DF4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 год</w:t>
            </w:r>
          </w:p>
        </w:tc>
        <w:tc>
          <w:tcPr>
            <w:tcW w:w="1134" w:type="dxa"/>
          </w:tcPr>
          <w:p w:rsidR="00DF48EC" w:rsidRDefault="00DF4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 год</w:t>
            </w:r>
          </w:p>
          <w:p w:rsidR="00DF48EC" w:rsidRDefault="00DF48EC">
            <w:pPr>
              <w:jc w:val="center"/>
              <w:rPr>
                <w:b/>
                <w:bCs/>
              </w:rPr>
            </w:pPr>
          </w:p>
        </w:tc>
      </w:tr>
      <w:tr w:rsidR="00DF48EC">
        <w:tc>
          <w:tcPr>
            <w:tcW w:w="817" w:type="dxa"/>
          </w:tcPr>
          <w:p w:rsidR="00DF48EC" w:rsidRDefault="00DF4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689" w:type="dxa"/>
          </w:tcPr>
          <w:p w:rsidR="00DF48EC" w:rsidRDefault="00DF4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88" w:type="dxa"/>
          </w:tcPr>
          <w:p w:rsidR="00DF48EC" w:rsidRDefault="00DF4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:rsidR="00DF48EC" w:rsidRDefault="00DF4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34" w:type="dxa"/>
          </w:tcPr>
          <w:p w:rsidR="00DF48EC" w:rsidRDefault="00DF48EC">
            <w:pPr>
              <w:jc w:val="center"/>
              <w:rPr>
                <w:b/>
                <w:bCs/>
              </w:rPr>
            </w:pPr>
          </w:p>
        </w:tc>
      </w:tr>
      <w:tr w:rsidR="00DF48EC">
        <w:trPr>
          <w:trHeight w:val="946"/>
        </w:trPr>
        <w:tc>
          <w:tcPr>
            <w:tcW w:w="817" w:type="dxa"/>
            <w:vAlign w:val="center"/>
          </w:tcPr>
          <w:p w:rsidR="00DF48EC" w:rsidRDefault="00DF48EC">
            <w:pPr>
              <w:ind w:left="284"/>
            </w:pPr>
            <w:r>
              <w:t>1</w:t>
            </w:r>
          </w:p>
        </w:tc>
        <w:tc>
          <w:tcPr>
            <w:tcW w:w="4689" w:type="dxa"/>
            <w:vAlign w:val="center"/>
          </w:tcPr>
          <w:p w:rsidR="00DF48EC" w:rsidRDefault="00DF48EC">
            <w:r>
              <w:t>Иные межбюджетные трансферты на осуществление управленческих полномочий органов местного самоуправления сельских поселений  по составлению, исполнению и контролю за исполнением бюджетов</w:t>
            </w:r>
          </w:p>
        </w:tc>
        <w:tc>
          <w:tcPr>
            <w:tcW w:w="1688" w:type="dxa"/>
            <w:vAlign w:val="center"/>
          </w:tcPr>
          <w:p w:rsidR="00DF48EC" w:rsidRDefault="00DF48EC">
            <w:pPr>
              <w:jc w:val="center"/>
            </w:pPr>
            <w:r>
              <w:t>06 9 01 П1010</w:t>
            </w:r>
          </w:p>
        </w:tc>
        <w:tc>
          <w:tcPr>
            <w:tcW w:w="1134" w:type="dxa"/>
            <w:vAlign w:val="center"/>
          </w:tcPr>
          <w:p w:rsidR="00DF48EC" w:rsidRDefault="00DF48EC">
            <w:pPr>
              <w:jc w:val="right"/>
            </w:pPr>
            <w:r>
              <w:t>324,6</w:t>
            </w:r>
          </w:p>
        </w:tc>
        <w:tc>
          <w:tcPr>
            <w:tcW w:w="1134" w:type="dxa"/>
            <w:vAlign w:val="center"/>
          </w:tcPr>
          <w:p w:rsidR="00DF48EC" w:rsidRDefault="00DF48EC" w:rsidP="00D3054B">
            <w:pPr>
              <w:jc w:val="right"/>
            </w:pPr>
            <w:r>
              <w:t>324,6</w:t>
            </w:r>
          </w:p>
        </w:tc>
      </w:tr>
      <w:tr w:rsidR="00DF48EC">
        <w:tc>
          <w:tcPr>
            <w:tcW w:w="817" w:type="dxa"/>
            <w:vAlign w:val="center"/>
          </w:tcPr>
          <w:p w:rsidR="00DF48EC" w:rsidRDefault="00DF48EC">
            <w:pPr>
              <w:jc w:val="center"/>
            </w:pPr>
            <w:r>
              <w:t>2</w:t>
            </w:r>
          </w:p>
        </w:tc>
        <w:tc>
          <w:tcPr>
            <w:tcW w:w="4689" w:type="dxa"/>
            <w:vAlign w:val="center"/>
          </w:tcPr>
          <w:p w:rsidR="00DF48EC" w:rsidRDefault="00DF48EC">
            <w:r>
              <w:t>Иные межбюджетные трансферты на осуществление управленческих полномочий органов местного самоуправления сельских поселений по вопросам архитектуры и градостроительства</w:t>
            </w:r>
          </w:p>
        </w:tc>
        <w:tc>
          <w:tcPr>
            <w:tcW w:w="1688" w:type="dxa"/>
            <w:vAlign w:val="center"/>
          </w:tcPr>
          <w:p w:rsidR="00DF48EC" w:rsidRDefault="00DF48EC">
            <w:pPr>
              <w:jc w:val="center"/>
            </w:pPr>
            <w:r>
              <w:t>06 9 01 Э1010</w:t>
            </w:r>
          </w:p>
        </w:tc>
        <w:tc>
          <w:tcPr>
            <w:tcW w:w="1134" w:type="dxa"/>
            <w:vAlign w:val="center"/>
          </w:tcPr>
          <w:p w:rsidR="00DF48EC" w:rsidRDefault="00DF48EC">
            <w:pPr>
              <w:jc w:val="right"/>
            </w:pPr>
            <w:r>
              <w:t>142,1</w:t>
            </w:r>
          </w:p>
        </w:tc>
        <w:tc>
          <w:tcPr>
            <w:tcW w:w="1134" w:type="dxa"/>
            <w:vAlign w:val="center"/>
          </w:tcPr>
          <w:p w:rsidR="00DF48EC" w:rsidRDefault="00DF48EC" w:rsidP="00D3054B">
            <w:pPr>
              <w:jc w:val="right"/>
            </w:pPr>
            <w:r>
              <w:t>142,1</w:t>
            </w:r>
          </w:p>
        </w:tc>
      </w:tr>
      <w:tr w:rsidR="00DF48EC">
        <w:tc>
          <w:tcPr>
            <w:tcW w:w="817" w:type="dxa"/>
            <w:vAlign w:val="center"/>
          </w:tcPr>
          <w:p w:rsidR="00DF48EC" w:rsidRDefault="00DF48EC">
            <w:pPr>
              <w:jc w:val="center"/>
            </w:pPr>
            <w:r>
              <w:t>3</w:t>
            </w:r>
          </w:p>
        </w:tc>
        <w:tc>
          <w:tcPr>
            <w:tcW w:w="4689" w:type="dxa"/>
            <w:vAlign w:val="center"/>
          </w:tcPr>
          <w:p w:rsidR="00DF48EC" w:rsidRDefault="00DF48EC">
            <w:r>
              <w:t>Иные межбюджетные трансферты на осуществление управленческих полномочий органов местного самоуправления сельских поселений  по контролю за исполнением бюджетов</w:t>
            </w:r>
          </w:p>
        </w:tc>
        <w:tc>
          <w:tcPr>
            <w:tcW w:w="1688" w:type="dxa"/>
            <w:vAlign w:val="center"/>
          </w:tcPr>
          <w:p w:rsidR="00DF48EC" w:rsidRDefault="00DF48EC">
            <w:pPr>
              <w:jc w:val="center"/>
            </w:pPr>
            <w:r>
              <w:t>50 0 00 П1010</w:t>
            </w:r>
          </w:p>
        </w:tc>
        <w:tc>
          <w:tcPr>
            <w:tcW w:w="1134" w:type="dxa"/>
            <w:vAlign w:val="center"/>
          </w:tcPr>
          <w:p w:rsidR="00DF48EC" w:rsidRDefault="00DF48EC">
            <w:pPr>
              <w:jc w:val="right"/>
            </w:pPr>
            <w:r>
              <w:t>132,8</w:t>
            </w:r>
          </w:p>
        </w:tc>
        <w:tc>
          <w:tcPr>
            <w:tcW w:w="1134" w:type="dxa"/>
            <w:vAlign w:val="center"/>
          </w:tcPr>
          <w:p w:rsidR="00DF48EC" w:rsidRDefault="00DF48EC" w:rsidP="00D3054B">
            <w:pPr>
              <w:jc w:val="right"/>
            </w:pPr>
            <w:r>
              <w:t>132,8</w:t>
            </w:r>
          </w:p>
        </w:tc>
      </w:tr>
      <w:tr w:rsidR="00DF48EC">
        <w:tc>
          <w:tcPr>
            <w:tcW w:w="817" w:type="dxa"/>
            <w:vAlign w:val="center"/>
          </w:tcPr>
          <w:p w:rsidR="00DF48EC" w:rsidRDefault="00DF48EC">
            <w:pPr>
              <w:jc w:val="center"/>
              <w:rPr>
                <w:b/>
                <w:bCs/>
              </w:rPr>
            </w:pPr>
          </w:p>
        </w:tc>
        <w:tc>
          <w:tcPr>
            <w:tcW w:w="4689" w:type="dxa"/>
            <w:vAlign w:val="center"/>
          </w:tcPr>
          <w:p w:rsidR="00DF48EC" w:rsidRDefault="00DF48EC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688" w:type="dxa"/>
            <w:vAlign w:val="center"/>
          </w:tcPr>
          <w:p w:rsidR="00DF48EC" w:rsidRDefault="00DF4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1134" w:type="dxa"/>
            <w:vAlign w:val="center"/>
          </w:tcPr>
          <w:p w:rsidR="00DF48EC" w:rsidRDefault="00DF48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599,5</w:t>
            </w:r>
          </w:p>
        </w:tc>
        <w:tc>
          <w:tcPr>
            <w:tcW w:w="1134" w:type="dxa"/>
            <w:vAlign w:val="center"/>
          </w:tcPr>
          <w:p w:rsidR="00DF48EC" w:rsidRDefault="00DF48EC" w:rsidP="00D305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599,5</w:t>
            </w:r>
          </w:p>
        </w:tc>
      </w:tr>
    </w:tbl>
    <w:p w:rsidR="00DF48EC" w:rsidRDefault="00DF48EC"/>
    <w:sectPr w:rsidR="00DF48EC" w:rsidSect="00B63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897"/>
    <w:rsid w:val="000424F8"/>
    <w:rsid w:val="00072890"/>
    <w:rsid w:val="00105FAF"/>
    <w:rsid w:val="00335216"/>
    <w:rsid w:val="00456724"/>
    <w:rsid w:val="004C338E"/>
    <w:rsid w:val="004E1897"/>
    <w:rsid w:val="004E5C00"/>
    <w:rsid w:val="005865DE"/>
    <w:rsid w:val="005E73C4"/>
    <w:rsid w:val="0074312F"/>
    <w:rsid w:val="009F7A37"/>
    <w:rsid w:val="00AD0F89"/>
    <w:rsid w:val="00B637A2"/>
    <w:rsid w:val="00B7563D"/>
    <w:rsid w:val="00C03DDB"/>
    <w:rsid w:val="00C46454"/>
    <w:rsid w:val="00C95DD1"/>
    <w:rsid w:val="00D3054B"/>
    <w:rsid w:val="00DF48EC"/>
    <w:rsid w:val="00E0414D"/>
    <w:rsid w:val="00E87678"/>
    <w:rsid w:val="00EB6871"/>
    <w:rsid w:val="00F107F8"/>
    <w:rsid w:val="00F72C91"/>
    <w:rsid w:val="00FA5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897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68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165</Words>
  <Characters>943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010bud</dc:creator>
  <cp:keywords/>
  <dc:description/>
  <cp:lastModifiedBy>011z</cp:lastModifiedBy>
  <cp:revision>8</cp:revision>
  <dcterms:created xsi:type="dcterms:W3CDTF">2016-11-02T03:27:00Z</dcterms:created>
  <dcterms:modified xsi:type="dcterms:W3CDTF">2016-11-17T05:47:00Z</dcterms:modified>
</cp:coreProperties>
</file>